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73" w:rsidRDefault="00AB29B9" w:rsidP="008E1473">
      <w:pPr>
        <w:pStyle w:val="2"/>
      </w:pPr>
      <w:bookmarkStart w:id="0" w:name="_Toc375071055"/>
      <w:bookmarkStart w:id="1" w:name="_Toc388967337"/>
      <w:bookmarkStart w:id="2" w:name="_Toc391459348"/>
      <w:bookmarkStart w:id="3" w:name="_Toc392747463"/>
      <w:bookmarkEnd w:id="0"/>
      <w:r w:rsidRPr="00473C4C">
        <w:t>OSPF-TRAP-MIB</w:t>
      </w:r>
      <w:bookmarkEnd w:id="1"/>
      <w:bookmarkEnd w:id="2"/>
      <w:bookmarkEnd w:id="3"/>
    </w:p>
    <w:p w:rsidR="00AB29B9" w:rsidRPr="00473C4C" w:rsidRDefault="00AB29B9" w:rsidP="00AB29B9">
      <w:r w:rsidRPr="00473C4C">
        <w:t>本节介绍</w:t>
      </w:r>
      <w:r w:rsidRPr="00473C4C">
        <w:t>OSPF-TRAP-MIB</w:t>
      </w:r>
      <w:r w:rsidRPr="00473C4C">
        <w:t>模块输出的告警信息。</w:t>
      </w:r>
    </w:p>
    <w:p w:rsidR="00AB29B9" w:rsidRPr="00473C4C" w:rsidRDefault="00AB29B9" w:rsidP="00AB29B9">
      <w:pPr>
        <w:pStyle w:val="3"/>
      </w:pPr>
      <w:bookmarkStart w:id="4" w:name="_Toc388967338"/>
      <w:bookmarkStart w:id="5" w:name="_Toc391459349"/>
      <w:bookmarkStart w:id="6" w:name="_Toc392747464"/>
      <w:r w:rsidRPr="00473C4C">
        <w:t>ospfVirtIfStateChange</w:t>
      </w:r>
      <w:bookmarkEnd w:id="4"/>
      <w:bookmarkEnd w:id="5"/>
      <w:bookmarkEnd w:id="6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5D0F58" w:rsidRPr="00473C4C" w:rsidRDefault="005D0F58" w:rsidP="00AB29B9">
      <w:r w:rsidRPr="00473C4C">
        <w:rPr>
          <w:rFonts w:hint="eastAsia"/>
        </w:rPr>
        <w:t>虚接口状态变化告警。</w:t>
      </w:r>
      <w:r w:rsidR="00093968" w:rsidRPr="00473C4C">
        <w:rPr>
          <w:rFonts w:hint="eastAsia"/>
        </w:rPr>
        <w:t>OSPF</w:t>
      </w:r>
      <w:r w:rsidR="00093968" w:rsidRPr="00473C4C">
        <w:rPr>
          <w:rFonts w:hint="eastAsia"/>
        </w:rPr>
        <w:t>虚</w:t>
      </w:r>
      <w:r w:rsidRPr="00473C4C">
        <w:rPr>
          <w:rFonts w:hint="eastAsia"/>
        </w:rPr>
        <w:t>接口状态</w:t>
      </w:r>
      <w:r w:rsidR="00157A5D" w:rsidRPr="00473C4C">
        <w:rPr>
          <w:rFonts w:hint="eastAsia"/>
        </w:rPr>
        <w:t>倒退</w:t>
      </w:r>
      <w:r w:rsidRPr="00473C4C">
        <w:rPr>
          <w:rFonts w:hint="eastAsia"/>
        </w:rPr>
        <w:t>（例如从</w:t>
      </w:r>
      <w:r w:rsidRPr="00473C4C">
        <w:rPr>
          <w:rFonts w:hint="eastAsia"/>
        </w:rPr>
        <w:t>Point-to-Point</w:t>
      </w:r>
      <w:r w:rsidRPr="00473C4C">
        <w:rPr>
          <w:rFonts w:hint="eastAsia"/>
        </w:rPr>
        <w:t>变为</w:t>
      </w:r>
      <w:r w:rsidRPr="00473C4C">
        <w:rPr>
          <w:rFonts w:hint="eastAsia"/>
        </w:rPr>
        <w:t>Down</w:t>
      </w:r>
      <w:r w:rsidRPr="00473C4C">
        <w:rPr>
          <w:rFonts w:hint="eastAsia"/>
        </w:rPr>
        <w:t>）或者前进为终点状态（例如</w:t>
      </w:r>
      <w:r w:rsidRPr="00473C4C">
        <w:rPr>
          <w:rFonts w:hint="eastAsia"/>
        </w:rPr>
        <w:t>Point-to-Point</w:t>
      </w:r>
      <w:r w:rsidRPr="00473C4C">
        <w:rPr>
          <w:rFonts w:hint="eastAsia"/>
        </w:rPr>
        <w:t>）时，系统会</w:t>
      </w:r>
      <w:r w:rsidR="00A62A51" w:rsidRPr="00473C4C">
        <w:rPr>
          <w:rFonts w:hint="eastAsia"/>
        </w:rPr>
        <w:t>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keepNext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virtif-state-change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keepNext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virtif-state-change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1.3.6.1.2.1.14.9.1.1 (ospfVirtIfAreaId)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1.3.6.1.2.1.14.9.1.2 (ospfVirtIfNeighbor)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1.3.6.1.2.1.14.9.1.7 (ospfVirtIfState)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down (1)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pointToPoint (4)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7" w:name="_Toc388967339"/>
      <w:bookmarkStart w:id="8" w:name="_Toc391459350"/>
      <w:bookmarkStart w:id="9" w:name="_Toc392747465"/>
      <w:r w:rsidRPr="00473C4C">
        <w:lastRenderedPageBreak/>
        <w:t>ospfNbrStateChange</w:t>
      </w:r>
      <w:bookmarkEnd w:id="7"/>
      <w:bookmarkEnd w:id="8"/>
      <w:bookmarkEnd w:id="9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1.3.6.1.2.1.14.16.2.2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5D0F58" w:rsidP="00AB29B9">
      <w:r w:rsidRPr="00473C4C">
        <w:rPr>
          <w:rFonts w:hint="eastAsia"/>
        </w:rPr>
        <w:t>接口邻接状态变化告警。</w:t>
      </w:r>
      <w:r w:rsidR="00093968" w:rsidRPr="00473C4C">
        <w:rPr>
          <w:rFonts w:hint="eastAsia"/>
        </w:rPr>
        <w:t>OSPF</w:t>
      </w:r>
      <w:r w:rsidRPr="00473C4C">
        <w:rPr>
          <w:rFonts w:hint="eastAsia"/>
        </w:rPr>
        <w:t>邻接状态</w:t>
      </w:r>
      <w:r w:rsidR="00157A5D" w:rsidRPr="00473C4C">
        <w:rPr>
          <w:rFonts w:hint="eastAsia"/>
        </w:rPr>
        <w:t>倒退</w:t>
      </w:r>
      <w:r w:rsidRPr="00473C4C">
        <w:rPr>
          <w:rFonts w:hint="eastAsia"/>
        </w:rPr>
        <w:t>（例如从</w:t>
      </w:r>
      <w:r w:rsidRPr="00473C4C">
        <w:rPr>
          <w:rFonts w:hint="eastAsia"/>
        </w:rPr>
        <w:t>Attempt</w:t>
      </w:r>
      <w:r w:rsidRPr="00473C4C">
        <w:rPr>
          <w:rFonts w:hint="eastAsia"/>
        </w:rPr>
        <w:t>或</w:t>
      </w:r>
      <w:r w:rsidRPr="00473C4C">
        <w:rPr>
          <w:rFonts w:hint="eastAsia"/>
        </w:rPr>
        <w:t>Full</w:t>
      </w:r>
      <w:r w:rsidRPr="00473C4C">
        <w:rPr>
          <w:rFonts w:hint="eastAsia"/>
        </w:rPr>
        <w:t>变为</w:t>
      </w:r>
      <w:r w:rsidRPr="00473C4C">
        <w:rPr>
          <w:rFonts w:hint="eastAsia"/>
        </w:rPr>
        <w:t>1-Way</w:t>
      </w:r>
      <w:r w:rsidRPr="00473C4C">
        <w:rPr>
          <w:rFonts w:hint="eastAsia"/>
        </w:rPr>
        <w:t>或</w:t>
      </w:r>
      <w:r w:rsidRPr="00473C4C">
        <w:rPr>
          <w:rFonts w:hint="eastAsia"/>
        </w:rPr>
        <w:t>Down</w:t>
      </w:r>
      <w:r w:rsidRPr="00473C4C">
        <w:rPr>
          <w:rFonts w:hint="eastAsia"/>
        </w:rPr>
        <w:t>）或者前进为终点状态（例如</w:t>
      </w:r>
      <w:r w:rsidRPr="00473C4C">
        <w:rPr>
          <w:rFonts w:hint="eastAsia"/>
        </w:rPr>
        <w:t>2-Way</w:t>
      </w:r>
      <w:r w:rsidRPr="00473C4C">
        <w:rPr>
          <w:rFonts w:hint="eastAsia"/>
        </w:rPr>
        <w:t>或</w:t>
      </w:r>
      <w:r w:rsidR="00343B01" w:rsidRPr="00473C4C">
        <w:rPr>
          <w:rFonts w:hint="eastAsia"/>
        </w:rPr>
        <w:t>Full</w:t>
      </w:r>
      <w:r w:rsidRPr="00473C4C">
        <w:rPr>
          <w:rFonts w:hint="eastAsia"/>
        </w:rPr>
        <w:t>）时，系统会</w:t>
      </w:r>
      <w:r w:rsidR="00A62A51" w:rsidRPr="00473C4C">
        <w:rPr>
          <w:rFonts w:hint="eastAsia"/>
        </w:rPr>
        <w:t>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  <w:r w:rsidRPr="00473C4C">
        <w:rPr>
          <w:rFonts w:hint="eastAsia"/>
        </w:rPr>
        <w:t>NBMA</w:t>
      </w:r>
      <w:r w:rsidRPr="00473C4C">
        <w:rPr>
          <w:rFonts w:hint="eastAsia"/>
        </w:rPr>
        <w:t>网络或者广播网络上的接口邻接状态由</w:t>
      </w:r>
      <w:r w:rsidRPr="00473C4C">
        <w:rPr>
          <w:rFonts w:hint="eastAsia"/>
        </w:rPr>
        <w:t>Full</w:t>
      </w:r>
      <w:r w:rsidRPr="00473C4C">
        <w:rPr>
          <w:rFonts w:hint="eastAsia"/>
        </w:rPr>
        <w:t>变为其他状态或由其他状态变为</w:t>
      </w:r>
      <w:r w:rsidRPr="00473C4C">
        <w:rPr>
          <w:rFonts w:hint="eastAsia"/>
        </w:rPr>
        <w:t>Full</w:t>
      </w:r>
      <w:r w:rsidRPr="00473C4C">
        <w:rPr>
          <w:rFonts w:hint="eastAsia"/>
        </w:rPr>
        <w:t>时，此告警由指定路由器</w:t>
      </w:r>
      <w:r w:rsidRPr="00473C4C">
        <w:rPr>
          <w:rFonts w:hint="eastAsia"/>
        </w:rPr>
        <w:t>DR</w:t>
      </w:r>
      <w:r w:rsidR="00A62A51" w:rsidRPr="00473C4C">
        <w:rPr>
          <w:rFonts w:hint="eastAsia"/>
        </w:rPr>
        <w:t>生成</w:t>
      </w:r>
      <w:r w:rsidRPr="00473C4C">
        <w:rPr>
          <w:rFonts w:hint="eastAsia"/>
        </w:rPr>
        <w:t>。指定路由器</w:t>
      </w:r>
      <w:r w:rsidRPr="00473C4C">
        <w:rPr>
          <w:rFonts w:hint="eastAsia"/>
        </w:rPr>
        <w:t>DR</w:t>
      </w:r>
      <w:r w:rsidRPr="00473C4C">
        <w:rPr>
          <w:rFonts w:hint="eastAsia"/>
        </w:rPr>
        <w:t>变为</w:t>
      </w:r>
      <w:r w:rsidRPr="00473C4C">
        <w:rPr>
          <w:rFonts w:hint="eastAsia"/>
        </w:rPr>
        <w:t>down</w:t>
      </w:r>
      <w:r w:rsidRPr="00473C4C">
        <w:rPr>
          <w:rFonts w:hint="eastAsia"/>
        </w:rPr>
        <w:t>时，系统产生</w:t>
      </w:r>
      <w:r w:rsidRPr="00473C4C">
        <w:t>ospfIfStateChange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neighbor-state-change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neighbor-state-change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1.3.6.1.2.1.14.10.1.1 (ospfNbrIpAddr)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1.3.6.1.2.1.14.10.1.2 (ospfNbrAddressLessIndex)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InterfaceIndexOrZero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 (0..2147483647)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1.3.6.1.2.1.14.10.1.3 (ospfNbrRtrId)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1.3.6.1.2.1.14.10.1.6 (ospfNbrState)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down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attempt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init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twoWay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exchangeStart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exchange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loading (7)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full (8)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10" w:name="_Toc388967340"/>
      <w:bookmarkStart w:id="11" w:name="_Toc391459351"/>
      <w:bookmarkStart w:id="12" w:name="_Toc392747466"/>
      <w:r w:rsidRPr="00473C4C">
        <w:t>ospfVirtNbrStateChange</w:t>
      </w:r>
      <w:bookmarkEnd w:id="10"/>
      <w:bookmarkEnd w:id="11"/>
      <w:bookmarkEnd w:id="12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1.3.6.1.2.1.14.16.2.3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5D0F58" w:rsidP="00AB29B9">
      <w:r w:rsidRPr="00473C4C">
        <w:rPr>
          <w:rFonts w:hint="eastAsia"/>
        </w:rPr>
        <w:t>虚接口邻接状态变化告警。</w:t>
      </w:r>
      <w:r w:rsidR="00093968" w:rsidRPr="00473C4C">
        <w:rPr>
          <w:rFonts w:hint="eastAsia"/>
        </w:rPr>
        <w:t>OSPF</w:t>
      </w:r>
      <w:r w:rsidRPr="00473C4C">
        <w:rPr>
          <w:rFonts w:hint="eastAsia"/>
        </w:rPr>
        <w:t>邻接状态</w:t>
      </w:r>
      <w:r w:rsidR="00157A5D" w:rsidRPr="00473C4C">
        <w:rPr>
          <w:rFonts w:hint="eastAsia"/>
        </w:rPr>
        <w:t>倒退</w:t>
      </w:r>
      <w:r w:rsidRPr="00473C4C">
        <w:rPr>
          <w:rFonts w:hint="eastAsia"/>
        </w:rPr>
        <w:t>（例如从</w:t>
      </w:r>
      <w:r w:rsidRPr="00473C4C">
        <w:rPr>
          <w:rFonts w:hint="eastAsia"/>
        </w:rPr>
        <w:t>Attempt</w:t>
      </w:r>
      <w:r w:rsidRPr="00473C4C">
        <w:rPr>
          <w:rFonts w:hint="eastAsia"/>
        </w:rPr>
        <w:t>或</w:t>
      </w:r>
      <w:r w:rsidRPr="00473C4C">
        <w:rPr>
          <w:rFonts w:hint="eastAsia"/>
        </w:rPr>
        <w:t>Full</w:t>
      </w:r>
      <w:r w:rsidRPr="00473C4C">
        <w:rPr>
          <w:rFonts w:hint="eastAsia"/>
        </w:rPr>
        <w:t>变为</w:t>
      </w:r>
      <w:r w:rsidRPr="00473C4C">
        <w:rPr>
          <w:rFonts w:hint="eastAsia"/>
        </w:rPr>
        <w:t>1-Way</w:t>
      </w:r>
      <w:r w:rsidRPr="00473C4C">
        <w:rPr>
          <w:rFonts w:hint="eastAsia"/>
        </w:rPr>
        <w:t>或</w:t>
      </w:r>
      <w:r w:rsidRPr="00473C4C">
        <w:rPr>
          <w:rFonts w:hint="eastAsia"/>
        </w:rPr>
        <w:t>Down</w:t>
      </w:r>
      <w:r w:rsidRPr="00473C4C">
        <w:rPr>
          <w:rFonts w:hint="eastAsia"/>
        </w:rPr>
        <w:t>）或者前进为终点状态（例如</w:t>
      </w:r>
      <w:r w:rsidRPr="00473C4C">
        <w:rPr>
          <w:rFonts w:hint="eastAsia"/>
        </w:rPr>
        <w:t>Full</w:t>
      </w:r>
      <w:r w:rsidRPr="00473C4C">
        <w:rPr>
          <w:rFonts w:hint="eastAsia"/>
        </w:rPr>
        <w:t>）时，系统会</w:t>
      </w:r>
      <w:r w:rsidR="00A62A51" w:rsidRPr="00473C4C">
        <w:rPr>
          <w:rFonts w:hint="eastAsia"/>
        </w:rPr>
        <w:t>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virtneighbor-state-change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virtneighbor-state-change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1.3.6.1.2.1.14.11.1.1 (ospfVirtNbrArea)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1.3.6.1.2.1.14.11.1.2 (ospfVirtNbrRtrId)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1.3.6.1.2.1.14.11.1.5 (ospfVirtNbrState)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down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attempt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init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twoWay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exchangeStart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exchange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loading (7)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full (8)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13" w:name="_Toc388967341"/>
      <w:bookmarkStart w:id="14" w:name="_Toc391459352"/>
      <w:bookmarkStart w:id="15" w:name="_Toc392747467"/>
      <w:r w:rsidRPr="00473C4C">
        <w:t>ospfIfConfigError</w:t>
      </w:r>
      <w:bookmarkEnd w:id="13"/>
      <w:bookmarkEnd w:id="14"/>
      <w:bookmarkEnd w:id="15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1.3.6.1.2.1.14.16.2.4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警告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5D0F58" w:rsidRPr="00473C4C" w:rsidRDefault="00A62A51" w:rsidP="00AB29B9">
      <w:r w:rsidRPr="00473C4C">
        <w:rPr>
          <w:rFonts w:hint="eastAsia"/>
        </w:rPr>
        <w:t>接口配置错误告警。</w:t>
      </w:r>
      <w:r w:rsidR="00093968" w:rsidRPr="00473C4C">
        <w:rPr>
          <w:rFonts w:hint="eastAsia"/>
        </w:rPr>
        <w:t>OSPF</w:t>
      </w:r>
      <w:r w:rsidRPr="00473C4C">
        <w:rPr>
          <w:rFonts w:hint="eastAsia"/>
        </w:rPr>
        <w:t>接口上收到与该路由器配置不匹配的路由器</w:t>
      </w:r>
      <w:r w:rsidR="00821DE8" w:rsidRPr="00473C4C">
        <w:rPr>
          <w:rFonts w:hint="eastAsia"/>
        </w:rPr>
        <w:t>发送</w:t>
      </w:r>
      <w:r w:rsidRPr="00473C4C">
        <w:rPr>
          <w:rFonts w:hint="eastAsia"/>
        </w:rPr>
        <w:t>的报文时，系统会生成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告警。需要注意的是，只有当</w:t>
      </w:r>
      <w:r w:rsidRPr="00473C4C">
        <w:t>optionMismatch</w:t>
      </w:r>
      <w:r w:rsidRPr="00473C4C">
        <w:rPr>
          <w:rFonts w:hint="eastAsia"/>
        </w:rPr>
        <w:t>事件阻碍邻接关系建立时，该事件才会导致告警的产生。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config-error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config-error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1.3.6.1.2.1.14.7.1.1 (ospfIfIpAddress)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1.3.6.1.2.1.14.7.1.2 (ospfAddressLessIf)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InterfaceIndexOrZero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 (0..2147483647)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1.3.6.1.2.1.14.16.1.4 (ospfPacketSrc)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1.3.6.1.2.1.14.16.1.2 (ospfConfigErrorType)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badVersion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areaMismatch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unknownNbmaNbr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unknownVirtualNbr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authTypeMismatch(5)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authFailure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netMaskMismatch (7)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helloIntervalMismatch (8)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deadIntervalMismatch (9)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optionMismatch (10)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mtuMismatch (11)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duplicateRouterId (12)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noError (13)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nullPacket (6)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AB29B9" w:rsidP="00AB29B9">
      <w:r w:rsidRPr="00473C4C">
        <w:rPr>
          <w:rFonts w:hint="eastAsia"/>
        </w:rPr>
        <w:t>检查该接口对应配置是否正确。</w:t>
      </w:r>
      <w:r w:rsidR="00343B01" w:rsidRPr="00473C4C">
        <w:t>如果问题</w:t>
      </w:r>
      <w:r w:rsidR="00343B01" w:rsidRPr="00473C4C">
        <w:rPr>
          <w:rFonts w:hint="eastAsia"/>
        </w:rPr>
        <w:t>无法解决</w:t>
      </w:r>
      <w:r w:rsidR="00343B01" w:rsidRPr="00473C4C">
        <w:t>，请联系</w:t>
      </w:r>
      <w:r w:rsidR="00343B01" w:rsidRPr="00473C4C">
        <w:t>H3C</w:t>
      </w:r>
      <w:r w:rsidR="00343B01" w:rsidRPr="00473C4C">
        <w:rPr>
          <w:rFonts w:hint="eastAsia"/>
        </w:rPr>
        <w:t>用服。</w:t>
      </w:r>
    </w:p>
    <w:p w:rsidR="00AB29B9" w:rsidRPr="00473C4C" w:rsidRDefault="00AB29B9" w:rsidP="00AB29B9">
      <w:pPr>
        <w:pStyle w:val="3"/>
      </w:pPr>
      <w:bookmarkStart w:id="16" w:name="_Toc388967342"/>
      <w:bookmarkStart w:id="17" w:name="_Toc391459353"/>
      <w:bookmarkStart w:id="18" w:name="_Toc392747468"/>
      <w:r w:rsidRPr="00473C4C">
        <w:t>ospfVirtIfConfigError</w:t>
      </w:r>
      <w:bookmarkEnd w:id="16"/>
      <w:bookmarkEnd w:id="17"/>
      <w:bookmarkEnd w:id="18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1.3.6.1.2.1.14.16.2.5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警告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BE43C5" w:rsidP="00AB29B9">
      <w:r w:rsidRPr="00473C4C">
        <w:rPr>
          <w:rFonts w:hint="eastAsia"/>
        </w:rPr>
        <w:t>虚接口配置错误告警。</w:t>
      </w:r>
      <w:r w:rsidR="00093968" w:rsidRPr="00473C4C">
        <w:rPr>
          <w:rFonts w:hint="eastAsia"/>
        </w:rPr>
        <w:t>OSPF</w:t>
      </w:r>
      <w:r w:rsidRPr="00473C4C">
        <w:rPr>
          <w:rFonts w:hint="eastAsia"/>
        </w:rPr>
        <w:t>虚接口上收到与该路由器配置不匹配的路由器</w:t>
      </w:r>
      <w:r w:rsidR="00821DE8" w:rsidRPr="00473C4C">
        <w:rPr>
          <w:rFonts w:hint="eastAsia"/>
        </w:rPr>
        <w:t>发送</w:t>
      </w:r>
      <w:r w:rsidRPr="00473C4C">
        <w:rPr>
          <w:rFonts w:hint="eastAsia"/>
        </w:rPr>
        <w:t>的报文时，系统会生成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告警。需要注意的是，只有当</w:t>
      </w:r>
      <w:r w:rsidRPr="00473C4C">
        <w:t>optionMismatch</w:t>
      </w:r>
      <w:r w:rsidRPr="00473C4C">
        <w:rPr>
          <w:rFonts w:hint="eastAsia"/>
        </w:rPr>
        <w:t>事件阻碍邻接关系建立时，该事件才会导致告警的产生。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virt-config-error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virt-config-error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1.3.6.1.2.1.14.9.1.1 (ospfVirtIfAreaId)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1.3.6.1.2.1.14.9.1.2 (ospfVirtIfNeighbor)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1.3.6.1.2.1.14.16.1.2 (ospfConfigErrorType)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badVersion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areaMismatch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unknownNbmaNbr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unknownVirtualNbr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authTypeMismatch(5)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authFailure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netMaskMismatch (7)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helloIntervalMismatch (8)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deadIntervalMismatch (9)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optionMismatch (10)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mtuMismatch (11)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duplicateRouterId (12)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noError (13)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nullPacket (6)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AB29B9" w:rsidP="00AB29B9">
      <w:r w:rsidRPr="00473C4C">
        <w:rPr>
          <w:rFonts w:hint="eastAsia"/>
        </w:rPr>
        <w:t>检查该虚接口对应配置是否正确。</w:t>
      </w:r>
      <w:r w:rsidR="00343B01" w:rsidRPr="00473C4C">
        <w:t>如果问题</w:t>
      </w:r>
      <w:r w:rsidR="00343B01" w:rsidRPr="00473C4C">
        <w:rPr>
          <w:rFonts w:hint="eastAsia"/>
        </w:rPr>
        <w:t>无法解决</w:t>
      </w:r>
      <w:r w:rsidR="00343B01" w:rsidRPr="00473C4C">
        <w:t>，请联系</w:t>
      </w:r>
      <w:r w:rsidR="00343B01" w:rsidRPr="00473C4C">
        <w:t>H3C</w:t>
      </w:r>
      <w:r w:rsidR="00343B01" w:rsidRPr="00473C4C">
        <w:rPr>
          <w:rFonts w:hint="eastAsia"/>
        </w:rPr>
        <w:t>用服。</w:t>
      </w:r>
    </w:p>
    <w:p w:rsidR="00AB29B9" w:rsidRPr="00473C4C" w:rsidRDefault="00AB29B9" w:rsidP="00AB29B9">
      <w:pPr>
        <w:pStyle w:val="3"/>
      </w:pPr>
      <w:bookmarkStart w:id="19" w:name="_Toc388967343"/>
      <w:bookmarkStart w:id="20" w:name="_Toc391459354"/>
      <w:bookmarkStart w:id="21" w:name="_Toc392747469"/>
      <w:r w:rsidRPr="00473C4C">
        <w:t>ospfIfAuthFailure</w:t>
      </w:r>
      <w:bookmarkEnd w:id="19"/>
      <w:bookmarkEnd w:id="20"/>
      <w:bookmarkEnd w:id="21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1.3.6.1.2.1.14.16.2.6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警告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BE43C5" w:rsidP="00AB29B9">
      <w:r w:rsidRPr="00473C4C">
        <w:rPr>
          <w:rFonts w:hint="eastAsia"/>
        </w:rPr>
        <w:t>接口认证失败告警。当</w:t>
      </w:r>
      <w:r w:rsidR="00093968" w:rsidRPr="00473C4C">
        <w:rPr>
          <w:rFonts w:hint="eastAsia"/>
        </w:rPr>
        <w:t>OSPF</w:t>
      </w:r>
      <w:r w:rsidRPr="00473C4C">
        <w:rPr>
          <w:rFonts w:hint="eastAsia"/>
        </w:rPr>
        <w:t>接口上收到与该路由器认证码或者认证类型不匹配的路由器</w:t>
      </w:r>
      <w:r w:rsidR="00821DE8" w:rsidRPr="00473C4C">
        <w:rPr>
          <w:rFonts w:hint="eastAsia"/>
        </w:rPr>
        <w:t>发送</w:t>
      </w:r>
      <w:r w:rsidRPr="00473C4C">
        <w:rPr>
          <w:rFonts w:hint="eastAsia"/>
        </w:rPr>
        <w:t>的报文时，系统会生成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authentication-failure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authentication-failure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1.3.6.1.2.1.14.7.1.1 (ospfIfIpAddress)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1.3.6.1.2.1.14.7.1.2 (ospfAddressLessIf)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InterfaceIndexOrZero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 (0..2147483647)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1.3.6.1.2.1.14.16.1.4 (ospfPacketSrc)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1.3.6.1.2.1.14.16.1.2 (ospfConfigErrorType)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badVersion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areaMismatch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unknownNbmaNbr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unknownVirtualNbr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authTypeMismatch(5)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authFailure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netMaskMismatch (7)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helloIntervalMismatch (8)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deadIntervalMismatch (9)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optionMismatch (10)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mtuMismatch (11)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duplicateRouterId (12)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noError (13)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nullPacket (6)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AB29B9" w:rsidP="00AB29B9">
      <w:r w:rsidRPr="00473C4C">
        <w:t>确认接口认证是否正确</w:t>
      </w:r>
      <w:r w:rsidRPr="00473C4C">
        <w:rPr>
          <w:rFonts w:hint="eastAsia"/>
        </w:rPr>
        <w:t>。</w:t>
      </w:r>
      <w:r w:rsidR="00343B01" w:rsidRPr="00473C4C">
        <w:t>如果问题</w:t>
      </w:r>
      <w:r w:rsidR="00343B01" w:rsidRPr="00473C4C">
        <w:rPr>
          <w:rFonts w:hint="eastAsia"/>
        </w:rPr>
        <w:t>无法解决</w:t>
      </w:r>
      <w:r w:rsidR="00343B01" w:rsidRPr="00473C4C">
        <w:t>，请联系</w:t>
      </w:r>
      <w:r w:rsidR="00343B01" w:rsidRPr="00473C4C">
        <w:t>H3C</w:t>
      </w:r>
      <w:r w:rsidR="00343B01" w:rsidRPr="00473C4C">
        <w:rPr>
          <w:rFonts w:hint="eastAsia"/>
        </w:rPr>
        <w:t>用服。</w:t>
      </w:r>
    </w:p>
    <w:p w:rsidR="00AB29B9" w:rsidRPr="00473C4C" w:rsidRDefault="00AB29B9" w:rsidP="00AB29B9">
      <w:pPr>
        <w:pStyle w:val="3"/>
      </w:pPr>
      <w:bookmarkStart w:id="22" w:name="_Toc388967344"/>
      <w:bookmarkStart w:id="23" w:name="_Toc391459355"/>
      <w:bookmarkStart w:id="24" w:name="_Toc392747470"/>
      <w:r w:rsidRPr="00473C4C">
        <w:t>ospfVirtIfAuthFailure</w:t>
      </w:r>
      <w:bookmarkEnd w:id="22"/>
      <w:bookmarkEnd w:id="23"/>
      <w:bookmarkEnd w:id="24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1.3.6.1.2.1.14.16.2.7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警告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BE43C5" w:rsidP="00AB29B9">
      <w:r w:rsidRPr="00473C4C">
        <w:rPr>
          <w:rFonts w:hint="eastAsia"/>
        </w:rPr>
        <w:t>虚接口认证失败告警。当</w:t>
      </w:r>
      <w:r w:rsidR="00093968" w:rsidRPr="00473C4C">
        <w:rPr>
          <w:rFonts w:hint="eastAsia"/>
        </w:rPr>
        <w:t>OSPF</w:t>
      </w:r>
      <w:r w:rsidR="00343B01" w:rsidRPr="00473C4C">
        <w:rPr>
          <w:rFonts w:hint="eastAsia"/>
        </w:rPr>
        <w:t>虚</w:t>
      </w:r>
      <w:r w:rsidRPr="00473C4C">
        <w:rPr>
          <w:rFonts w:hint="eastAsia"/>
        </w:rPr>
        <w:t>接口上收到与该路由器认证码或者认证类型不匹配的路由器</w:t>
      </w:r>
      <w:r w:rsidR="00821DE8" w:rsidRPr="00473C4C">
        <w:rPr>
          <w:rFonts w:hint="eastAsia"/>
        </w:rPr>
        <w:t>发送</w:t>
      </w:r>
      <w:r w:rsidRPr="00473C4C">
        <w:rPr>
          <w:rFonts w:hint="eastAsia"/>
        </w:rPr>
        <w:t>的报文时，系统会生成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virt-authentication-failure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virt-authentication-failure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1.3.6.1.2.1.14.9.1.1 (ospfVirtIfAreaId)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1.3.6.1.2.1.14.9.1.2 (ospfVirtIfNeighbor)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1.3.6.1.2.1.14.16.1.2 (ospfConfigErrorType)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badVersion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areaMismatch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unknownNbmaNbr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unknownVirtualNbr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authTypeMismatch(5)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authFailure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netMaskMismatch (7)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helloIntervalMismatch (8)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deadIntervalMismatch (9)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optionMismatch (10)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mtuMismatch (11)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duplicateRouterId (12)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noError (13)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nullPacket (6)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AB29B9" w:rsidP="00AB29B9">
      <w:r w:rsidRPr="00473C4C">
        <w:t>确认虚接口认证配置是否正确</w:t>
      </w:r>
      <w:r w:rsidRPr="00473C4C">
        <w:rPr>
          <w:rFonts w:hint="eastAsia"/>
        </w:rPr>
        <w:t>。</w:t>
      </w:r>
      <w:r w:rsidR="00343B01" w:rsidRPr="00473C4C">
        <w:t>如果问题</w:t>
      </w:r>
      <w:r w:rsidR="00343B01" w:rsidRPr="00473C4C">
        <w:rPr>
          <w:rFonts w:hint="eastAsia"/>
        </w:rPr>
        <w:t>无法解决</w:t>
      </w:r>
      <w:r w:rsidR="00343B01" w:rsidRPr="00473C4C">
        <w:t>，请联系</w:t>
      </w:r>
      <w:r w:rsidR="00343B01" w:rsidRPr="00473C4C">
        <w:t>H3C</w:t>
      </w:r>
      <w:r w:rsidR="00343B01" w:rsidRPr="00473C4C">
        <w:rPr>
          <w:rFonts w:hint="eastAsia"/>
        </w:rPr>
        <w:t>用服。</w:t>
      </w:r>
    </w:p>
    <w:p w:rsidR="00AB29B9" w:rsidRPr="00473C4C" w:rsidRDefault="00AB29B9" w:rsidP="00AB29B9">
      <w:pPr>
        <w:pStyle w:val="3"/>
      </w:pPr>
      <w:bookmarkStart w:id="25" w:name="_Toc388967345"/>
      <w:bookmarkStart w:id="26" w:name="_Toc391459356"/>
      <w:bookmarkStart w:id="27" w:name="_Toc392747471"/>
      <w:r w:rsidRPr="00473C4C">
        <w:t>ospfIfRxBadPacket</w:t>
      </w:r>
      <w:bookmarkEnd w:id="25"/>
      <w:bookmarkEnd w:id="26"/>
      <w:bookmarkEnd w:id="27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1.3.6.1.2.1.14.16.2.8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BE43C5" w:rsidP="00AB29B9">
      <w:r w:rsidRPr="00473C4C">
        <w:rPr>
          <w:rFonts w:hint="eastAsia"/>
        </w:rPr>
        <w:t>接口</w:t>
      </w:r>
      <w:r w:rsidR="00093968" w:rsidRPr="00473C4C">
        <w:rPr>
          <w:rFonts w:hint="eastAsia"/>
        </w:rPr>
        <w:t>接收错误</w:t>
      </w:r>
      <w:r w:rsidRPr="00473C4C">
        <w:rPr>
          <w:rFonts w:hint="eastAsia"/>
        </w:rPr>
        <w:t>报文告警。接口收到无法解析的</w:t>
      </w:r>
      <w:r w:rsidRPr="00473C4C">
        <w:rPr>
          <w:rFonts w:hint="eastAsia"/>
        </w:rPr>
        <w:t>OSPF</w:t>
      </w:r>
      <w:r w:rsidRPr="00473C4C">
        <w:rPr>
          <w:rFonts w:hint="eastAsia"/>
        </w:rPr>
        <w:t>报文时，系统会生成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bad-packet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bad-packet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1.3.6.1.2.1.14.7.1.1 (ospfIfIpAddress)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1.3.6.1.2.1.14.7.1.2 (ospfAddressLessIf)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InterfaceIndexOrZero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 (0..2147483647)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1.3.6.1.2.1.14.16.1.4 (ospfPacketSrc)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nullPacket (6)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28" w:name="_Toc388967346"/>
      <w:bookmarkStart w:id="29" w:name="_Toc391459357"/>
      <w:bookmarkStart w:id="30" w:name="_Toc392747472"/>
      <w:r w:rsidRPr="00473C4C">
        <w:t>ospfVirtIfRxBadPacket</w:t>
      </w:r>
      <w:bookmarkEnd w:id="28"/>
      <w:bookmarkEnd w:id="29"/>
      <w:bookmarkEnd w:id="30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1.3.6.1.2.1.14.16.2.9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BE43C5" w:rsidP="00AB29B9">
      <w:r w:rsidRPr="00473C4C">
        <w:rPr>
          <w:rFonts w:hint="eastAsia"/>
        </w:rPr>
        <w:t>虚接口</w:t>
      </w:r>
      <w:r w:rsidR="00093968" w:rsidRPr="00473C4C">
        <w:rPr>
          <w:rFonts w:hint="eastAsia"/>
        </w:rPr>
        <w:t>接收错误</w:t>
      </w:r>
      <w:r w:rsidRPr="00473C4C">
        <w:rPr>
          <w:rFonts w:hint="eastAsia"/>
        </w:rPr>
        <w:t>报文告警。</w:t>
      </w:r>
      <w:r w:rsidR="00093968" w:rsidRPr="00473C4C">
        <w:rPr>
          <w:rFonts w:hint="eastAsia"/>
        </w:rPr>
        <w:t>虚</w:t>
      </w:r>
      <w:r w:rsidRPr="00473C4C">
        <w:rPr>
          <w:rFonts w:hint="eastAsia"/>
        </w:rPr>
        <w:t>接口收到无法解析的</w:t>
      </w:r>
      <w:r w:rsidRPr="00473C4C">
        <w:rPr>
          <w:rFonts w:hint="eastAsia"/>
        </w:rPr>
        <w:t>OSPF</w:t>
      </w:r>
      <w:r w:rsidRPr="00473C4C">
        <w:rPr>
          <w:rFonts w:hint="eastAsia"/>
        </w:rPr>
        <w:t>报文时，系统会生成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virt-bad-packet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virt-bad-packet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1.3.6.1.2.1.14.9.1.1 (ospfVirtIfAreaId)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1.3.6.1.2.1.14.9.1.2 (ospfVirtIfNeighbor)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nullPacket (6)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31" w:name="_Toc388967347"/>
      <w:bookmarkStart w:id="32" w:name="_Toc391459358"/>
      <w:bookmarkStart w:id="33" w:name="_Toc392747473"/>
      <w:r w:rsidRPr="00473C4C">
        <w:t>ospfTxRetransmit</w:t>
      </w:r>
      <w:bookmarkEnd w:id="31"/>
      <w:bookmarkEnd w:id="32"/>
      <w:bookmarkEnd w:id="33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1.3.6.1.2.1.14.16.2.10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941405" w:rsidP="00AB29B9">
      <w:r w:rsidRPr="00473C4C">
        <w:rPr>
          <w:rFonts w:hint="eastAsia"/>
        </w:rPr>
        <w:t>接口</w:t>
      </w:r>
      <w:r w:rsidR="00BE43C5" w:rsidRPr="00473C4C">
        <w:rPr>
          <w:rFonts w:hint="eastAsia"/>
        </w:rPr>
        <w:t>报文重传</w:t>
      </w:r>
      <w:r w:rsidRPr="00473C4C">
        <w:rPr>
          <w:rFonts w:hint="eastAsia"/>
        </w:rPr>
        <w:t>告警。接口重传</w:t>
      </w:r>
      <w:r w:rsidR="00BE43C5" w:rsidRPr="00473C4C">
        <w:rPr>
          <w:rFonts w:hint="eastAsia"/>
        </w:rPr>
        <w:t>OSPF</w:t>
      </w:r>
      <w:r w:rsidR="00BE43C5" w:rsidRPr="00473C4C">
        <w:rPr>
          <w:rFonts w:hint="eastAsia"/>
        </w:rPr>
        <w:t>报文时，系统会生成</w:t>
      </w:r>
      <w:r w:rsidR="00DD76BD">
        <w:rPr>
          <w:rFonts w:hint="eastAsia"/>
        </w:rPr>
        <w:t>该</w:t>
      </w:r>
      <w:r w:rsidR="00BE43C5" w:rsidRPr="00473C4C">
        <w:rPr>
          <w:rFonts w:hint="eastAsia"/>
        </w:rPr>
        <w:t>告警。</w:t>
      </w:r>
      <w:r w:rsidR="00821DE8" w:rsidRPr="00473C4C">
        <w:rPr>
          <w:rFonts w:hint="eastAsia"/>
        </w:rPr>
        <w:t>可能被重传的报文都与</w:t>
      </w:r>
      <w:r w:rsidR="00821DE8" w:rsidRPr="00473C4C">
        <w:rPr>
          <w:rFonts w:hint="eastAsia"/>
        </w:rPr>
        <w:t>LSDB</w:t>
      </w:r>
      <w:r w:rsidR="00821DE8" w:rsidRPr="00473C4C">
        <w:rPr>
          <w:rFonts w:hint="eastAsia"/>
        </w:rPr>
        <w:t>表项关联。一条</w:t>
      </w:r>
      <w:r w:rsidR="00821DE8" w:rsidRPr="00473C4C">
        <w:rPr>
          <w:rFonts w:hint="eastAsia"/>
        </w:rPr>
        <w:t>LSDB</w:t>
      </w:r>
      <w:r w:rsidR="00821DE8" w:rsidRPr="00473C4C">
        <w:rPr>
          <w:rFonts w:hint="eastAsia"/>
        </w:rPr>
        <w:t>表项由</w:t>
      </w:r>
      <w:r w:rsidR="00821DE8" w:rsidRPr="00473C4C">
        <w:rPr>
          <w:rFonts w:hint="eastAsia"/>
        </w:rPr>
        <w:t>LS type</w:t>
      </w:r>
      <w:r w:rsidR="00821DE8" w:rsidRPr="00473C4C">
        <w:rPr>
          <w:rFonts w:hint="eastAsia"/>
        </w:rPr>
        <w:t>，</w:t>
      </w:r>
      <w:r w:rsidR="00821DE8" w:rsidRPr="00473C4C">
        <w:rPr>
          <w:rFonts w:hint="eastAsia"/>
        </w:rPr>
        <w:t>LS ID</w:t>
      </w:r>
      <w:r w:rsidR="00821DE8" w:rsidRPr="00473C4C">
        <w:rPr>
          <w:rFonts w:hint="eastAsia"/>
        </w:rPr>
        <w:t>和</w:t>
      </w:r>
      <w:r w:rsidR="00821DE8" w:rsidRPr="00473C4C">
        <w:rPr>
          <w:rFonts w:hint="eastAsia"/>
        </w:rPr>
        <w:t>Router ID</w:t>
      </w:r>
      <w:r w:rsidR="00821DE8" w:rsidRPr="00473C4C">
        <w:rPr>
          <w:rFonts w:hint="eastAsia"/>
        </w:rPr>
        <w:t>确定。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retransmit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retransmit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1.3.6.1.2.1.14.7.1.1 (ospfIfIpAddress)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1.3.6.1.2.1.14.7.1.2 (ospfAddressLessIf)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InterfaceIndexOrZero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 (0..2147483647)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1.3.6.1.2.1.14.10.1.3 (ospfNbrRtrId)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nullPacket (6)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1.3.6.1.2.1.14.4.1.2 (ospfLsdbType)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routerLink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networkLink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summaryLink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asSummaryLink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asExternalLink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multicastLink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nssaExternalLink (7)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areaOpaqueLink (10)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1.3.6.1.2.1.14.4.1.3 (ospfLsdbLsid)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1.3.6.1.2.1.14.4.1.4 (ospfLsdbRouterId)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34" w:name="_Toc388967348"/>
      <w:bookmarkStart w:id="35" w:name="_Toc391459359"/>
      <w:bookmarkStart w:id="36" w:name="_Toc392747474"/>
      <w:r w:rsidRPr="00473C4C">
        <w:t>ospfVirtIfTxRetransmit</w:t>
      </w:r>
      <w:bookmarkEnd w:id="34"/>
      <w:bookmarkEnd w:id="35"/>
      <w:bookmarkEnd w:id="36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1.3.6.1.2.1.14.16.2.11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941405" w:rsidP="00AB29B9">
      <w:r w:rsidRPr="00473C4C">
        <w:rPr>
          <w:rFonts w:hint="eastAsia"/>
        </w:rPr>
        <w:t>虚接口报文重传告警。虚接口重传</w:t>
      </w:r>
      <w:r w:rsidR="00821DE8" w:rsidRPr="00473C4C">
        <w:rPr>
          <w:rFonts w:hint="eastAsia"/>
        </w:rPr>
        <w:t>OSPF</w:t>
      </w:r>
      <w:r w:rsidR="00821DE8" w:rsidRPr="00473C4C">
        <w:rPr>
          <w:rFonts w:hint="eastAsia"/>
        </w:rPr>
        <w:t>报文时，系统会生成</w:t>
      </w:r>
      <w:r w:rsidR="00DD76BD">
        <w:rPr>
          <w:rFonts w:hint="eastAsia"/>
        </w:rPr>
        <w:t>该</w:t>
      </w:r>
      <w:r w:rsidR="00821DE8" w:rsidRPr="00473C4C">
        <w:rPr>
          <w:rFonts w:hint="eastAsia"/>
        </w:rPr>
        <w:t>告警。可能被重传的报文都与</w:t>
      </w:r>
      <w:r w:rsidR="00821DE8" w:rsidRPr="00473C4C">
        <w:rPr>
          <w:rFonts w:hint="eastAsia"/>
        </w:rPr>
        <w:t>LSDB</w:t>
      </w:r>
      <w:r w:rsidR="00821DE8" w:rsidRPr="00473C4C">
        <w:rPr>
          <w:rFonts w:hint="eastAsia"/>
        </w:rPr>
        <w:t>表项关联。一条</w:t>
      </w:r>
      <w:r w:rsidR="00821DE8" w:rsidRPr="00473C4C">
        <w:rPr>
          <w:rFonts w:hint="eastAsia"/>
        </w:rPr>
        <w:t>LSDB</w:t>
      </w:r>
      <w:r w:rsidR="00821DE8" w:rsidRPr="00473C4C">
        <w:rPr>
          <w:rFonts w:hint="eastAsia"/>
        </w:rPr>
        <w:t>表项由</w:t>
      </w:r>
      <w:r w:rsidR="00821DE8" w:rsidRPr="00473C4C">
        <w:rPr>
          <w:rFonts w:hint="eastAsia"/>
        </w:rPr>
        <w:t>LS type</w:t>
      </w:r>
      <w:r w:rsidR="00821DE8" w:rsidRPr="00473C4C">
        <w:rPr>
          <w:rFonts w:hint="eastAsia"/>
        </w:rPr>
        <w:t>，</w:t>
      </w:r>
      <w:r w:rsidR="00821DE8" w:rsidRPr="00473C4C">
        <w:rPr>
          <w:rFonts w:hint="eastAsia"/>
        </w:rPr>
        <w:t>LS ID</w:t>
      </w:r>
      <w:r w:rsidR="00821DE8" w:rsidRPr="00473C4C">
        <w:rPr>
          <w:rFonts w:hint="eastAsia"/>
        </w:rPr>
        <w:t>和</w:t>
      </w:r>
      <w:r w:rsidR="00821DE8" w:rsidRPr="00473C4C">
        <w:rPr>
          <w:rFonts w:hint="eastAsia"/>
        </w:rPr>
        <w:t>Router ID</w:t>
      </w:r>
      <w:r w:rsidR="00821DE8" w:rsidRPr="00473C4C">
        <w:rPr>
          <w:rFonts w:hint="eastAsia"/>
        </w:rPr>
        <w:t>确定。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virt-retransmit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virt-retransmit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1.3.6.1.2.1.14.9.1.1 (ospfVirtIfAreaId)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1.3.6.1.2.1.14.9.1.2 (ospfVirtIfNeighbor)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1.3.6.1.2.1.14.16.1.3 (ospfPacketType)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hello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dbDescript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lsReq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lsUpdate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lsAck (5)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nullPacket (6)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1.3.6.1.2.1.14.4.1.2 (ospfLsdbType)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routerLink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networkLink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summaryLink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asSummaryLink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asExternalLink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multicastLink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nssaExternalLink (7)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areaOpaqueLink (10)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1.3.6.1.2.1.14.4.1.3 (ospfLsdbLsid)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1.3.6.1.2.1.14.4.1.4 (ospfLsdbRouterId)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37" w:name="_Toc388967349"/>
      <w:bookmarkStart w:id="38" w:name="_Toc391459360"/>
      <w:bookmarkStart w:id="39" w:name="_Toc392747475"/>
      <w:r w:rsidRPr="00473C4C">
        <w:t>ospfOriginateLsa</w:t>
      </w:r>
      <w:bookmarkEnd w:id="37"/>
      <w:bookmarkEnd w:id="38"/>
      <w:bookmarkEnd w:id="39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1.3.6.1.2.1.14.16.2.12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941405" w:rsidP="00AB29B9">
      <w:r w:rsidRPr="00473C4C">
        <w:rPr>
          <w:rFonts w:hint="eastAsia"/>
        </w:rPr>
        <w:t>本地</w:t>
      </w:r>
      <w:r w:rsidR="00821DE8" w:rsidRPr="00473C4C">
        <w:rPr>
          <w:rFonts w:hint="eastAsia"/>
        </w:rPr>
        <w:t>LSA</w:t>
      </w:r>
      <w:r w:rsidR="00821DE8" w:rsidRPr="00473C4C">
        <w:rPr>
          <w:rFonts w:hint="eastAsia"/>
        </w:rPr>
        <w:t>生成告警。路由器生成一条新的</w:t>
      </w:r>
      <w:r w:rsidR="00821DE8" w:rsidRPr="00473C4C">
        <w:rPr>
          <w:rFonts w:hint="eastAsia"/>
        </w:rPr>
        <w:t>LSA</w:t>
      </w:r>
      <w:r w:rsidR="00821DE8" w:rsidRPr="00473C4C">
        <w:rPr>
          <w:rFonts w:hint="eastAsia"/>
        </w:rPr>
        <w:t>时，系统会生成</w:t>
      </w:r>
      <w:r w:rsidR="00DD76BD">
        <w:rPr>
          <w:rFonts w:hint="eastAsia"/>
        </w:rPr>
        <w:t>该</w:t>
      </w:r>
      <w:r w:rsidR="00821DE8" w:rsidRPr="00473C4C">
        <w:rPr>
          <w:rFonts w:hint="eastAsia"/>
        </w:rPr>
        <w:t>告警。单纯的</w:t>
      </w:r>
      <w:r w:rsidR="00821DE8" w:rsidRPr="00473C4C">
        <w:rPr>
          <w:rFonts w:hint="eastAsia"/>
        </w:rPr>
        <w:t>LSA</w:t>
      </w:r>
      <w:r w:rsidR="00821DE8" w:rsidRPr="00473C4C">
        <w:rPr>
          <w:rFonts w:hint="eastAsia"/>
        </w:rPr>
        <w:t>刷新不会触发该告警的生成，只有当拓扑变化导致有新的</w:t>
      </w:r>
      <w:r w:rsidR="00821DE8" w:rsidRPr="00473C4C">
        <w:rPr>
          <w:rFonts w:hint="eastAsia"/>
        </w:rPr>
        <w:t>LSA</w:t>
      </w:r>
      <w:r w:rsidR="00821DE8" w:rsidRPr="00473C4C">
        <w:rPr>
          <w:rFonts w:hint="eastAsia"/>
        </w:rPr>
        <w:t>生成时，系统才会生成</w:t>
      </w:r>
      <w:r w:rsidR="00DD76BD">
        <w:rPr>
          <w:rFonts w:hint="eastAsia"/>
        </w:rPr>
        <w:t>该</w:t>
      </w:r>
      <w:r w:rsidR="00821DE8" w:rsidRPr="00473C4C">
        <w:rPr>
          <w:rFonts w:hint="eastAsia"/>
        </w:rPr>
        <w:t>告警。另外，处于下刷阶段的</w:t>
      </w:r>
      <w:r w:rsidR="00821DE8" w:rsidRPr="00473C4C">
        <w:rPr>
          <w:rFonts w:hint="eastAsia"/>
        </w:rPr>
        <w:t>MaxAge LSA</w:t>
      </w:r>
      <w:r w:rsidR="00821DE8" w:rsidRPr="00473C4C">
        <w:rPr>
          <w:rFonts w:hint="eastAsia"/>
        </w:rPr>
        <w:t>也不会触发该告警的生成。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lsa-originate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lsa-originate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1.3.6.1.2.1.14.4.1.1 (ospfLsdbAreaId)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1.3.6.1.2.1.14.4.1.2 (ospfLsdbType)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routerLink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networkLink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summaryLink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asSummaryLink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asExternalLink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multicastLink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nssaExternalLink (7)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areaOpaqueLink (10)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1.3.6.1.2.1.14.4.1.3 (ospfLsdbLsid)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1.3.6.1.2.1.14.4.1.4 (ospfLsdbRouterId)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40" w:name="_Toc388967350"/>
      <w:bookmarkStart w:id="41" w:name="_Toc391459361"/>
      <w:bookmarkStart w:id="42" w:name="_Toc392747476"/>
      <w:r w:rsidRPr="00473C4C">
        <w:t>ospfMaxAgeLsa</w:t>
      </w:r>
      <w:bookmarkEnd w:id="40"/>
      <w:bookmarkEnd w:id="41"/>
      <w:bookmarkEnd w:id="42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1.3.6.1.2.1.14.16.2.13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821DE8" w:rsidP="00AB29B9">
      <w:r w:rsidRPr="00473C4C">
        <w:rPr>
          <w:rFonts w:hint="eastAsia"/>
        </w:rPr>
        <w:t>MaxAge LSA</w:t>
      </w:r>
      <w:r w:rsidRPr="00473C4C">
        <w:rPr>
          <w:rFonts w:hint="eastAsia"/>
        </w:rPr>
        <w:t>告警。路由器的</w:t>
      </w:r>
      <w:r w:rsidRPr="00473C4C">
        <w:rPr>
          <w:rFonts w:hint="eastAsia"/>
        </w:rPr>
        <w:t>LSDB</w:t>
      </w:r>
      <w:r w:rsidRPr="00473C4C">
        <w:rPr>
          <w:rFonts w:hint="eastAsia"/>
        </w:rPr>
        <w:t>中有</w:t>
      </w:r>
      <w:r w:rsidRPr="00473C4C">
        <w:rPr>
          <w:rFonts w:hint="eastAsia"/>
        </w:rPr>
        <w:t>LSA</w:t>
      </w:r>
      <w:r w:rsidRPr="00473C4C">
        <w:rPr>
          <w:rFonts w:hint="eastAsia"/>
        </w:rPr>
        <w:t>老化成为</w:t>
      </w:r>
      <w:r w:rsidRPr="00473C4C">
        <w:rPr>
          <w:rFonts w:hint="eastAsia"/>
        </w:rPr>
        <w:t>MaxAge LSA</w:t>
      </w:r>
      <w:r w:rsidRPr="00473C4C">
        <w:rPr>
          <w:rFonts w:hint="eastAsia"/>
        </w:rPr>
        <w:t>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lsa-maxage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lsa-maxage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1.3.6.1.2.1.14.4.1.1 (ospfLsdbAreaId)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1.3.6.1.2.1.14.4.1.2 (ospfLsdbType)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routerLink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networkLink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summaryLink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asSummaryLink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asExternalLink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multicastLink (6)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nssaExternalLink (7)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areaOpaqueLink (10)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1.3.6.1.2.1.14.4.1.3 (ospfLsdbLsid)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1.3.6.1.2.1.14.4.1.4 (ospfLsdbRouterId)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43" w:name="_Toc388967351"/>
      <w:bookmarkStart w:id="44" w:name="_Toc391459362"/>
      <w:bookmarkStart w:id="45" w:name="_Toc392747477"/>
      <w:r w:rsidRPr="00473C4C">
        <w:t>ospfLsdbOverflow</w:t>
      </w:r>
      <w:bookmarkEnd w:id="43"/>
      <w:bookmarkEnd w:id="44"/>
      <w:bookmarkEnd w:id="45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1.3.6.1.2.1.14.16.2.14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警告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821DE8" w:rsidP="00AB29B9">
      <w:r w:rsidRPr="00473C4C">
        <w:rPr>
          <w:rFonts w:hint="eastAsia"/>
        </w:rPr>
        <w:t>LSDB</w:t>
      </w:r>
      <w:r w:rsidR="00093968" w:rsidRPr="00473C4C">
        <w:rPr>
          <w:rFonts w:hint="eastAsia"/>
        </w:rPr>
        <w:t>溢出</w:t>
      </w:r>
      <w:r w:rsidRPr="00473C4C">
        <w:rPr>
          <w:rFonts w:hint="eastAsia"/>
        </w:rPr>
        <w:t>告警。路由器的</w:t>
      </w:r>
      <w:r w:rsidRPr="00473C4C">
        <w:rPr>
          <w:rFonts w:hint="eastAsia"/>
        </w:rPr>
        <w:t>LSDB</w:t>
      </w:r>
      <w:r w:rsidRPr="00473C4C">
        <w:rPr>
          <w:rFonts w:hint="eastAsia"/>
        </w:rPr>
        <w:t>中的</w:t>
      </w:r>
      <w:r w:rsidRPr="00473C4C">
        <w:rPr>
          <w:rFonts w:hint="eastAsia"/>
        </w:rPr>
        <w:t>LSA</w:t>
      </w:r>
      <w:r w:rsidRPr="00473C4C">
        <w:rPr>
          <w:rFonts w:hint="eastAsia"/>
        </w:rPr>
        <w:t>数量超过上限值时，系统会生成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keepNext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lsdb-overflow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lsdb-overflow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1.3.6.1.2.1.14.1.11 (ospfExtLsdbLimit)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-1..'7FFFFFFF'h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AB29B9" w:rsidP="00AB29B9">
      <w:r w:rsidRPr="00473C4C">
        <w:rPr>
          <w:rFonts w:hint="eastAsia"/>
        </w:rPr>
        <w:t>减少</w:t>
      </w:r>
      <w:r w:rsidRPr="00473C4C">
        <w:rPr>
          <w:rFonts w:hint="eastAsia"/>
        </w:rPr>
        <w:t>LSA</w:t>
      </w:r>
      <w:r w:rsidRPr="00473C4C">
        <w:rPr>
          <w:rFonts w:hint="eastAsia"/>
        </w:rPr>
        <w:t>的数量。</w:t>
      </w:r>
      <w:r w:rsidR="00343B01" w:rsidRPr="00473C4C">
        <w:t>如果问题</w:t>
      </w:r>
      <w:r w:rsidR="00343B01" w:rsidRPr="00473C4C">
        <w:rPr>
          <w:rFonts w:hint="eastAsia"/>
        </w:rPr>
        <w:t>无法解决</w:t>
      </w:r>
      <w:r w:rsidR="00343B01" w:rsidRPr="00473C4C">
        <w:t>，请联系</w:t>
      </w:r>
      <w:r w:rsidR="00343B01" w:rsidRPr="00473C4C">
        <w:t>H3C</w:t>
      </w:r>
      <w:r w:rsidR="00343B01" w:rsidRPr="00473C4C">
        <w:rPr>
          <w:rFonts w:hint="eastAsia"/>
        </w:rPr>
        <w:t>用服。</w:t>
      </w:r>
    </w:p>
    <w:p w:rsidR="00AB29B9" w:rsidRPr="00473C4C" w:rsidRDefault="00AB29B9" w:rsidP="00AB29B9">
      <w:pPr>
        <w:pStyle w:val="3"/>
      </w:pPr>
      <w:bookmarkStart w:id="46" w:name="_Toc388967352"/>
      <w:bookmarkStart w:id="47" w:name="_Toc391459363"/>
      <w:bookmarkStart w:id="48" w:name="_Toc392747478"/>
      <w:r w:rsidRPr="00473C4C">
        <w:t>ospfLsdbApproachingOverflow</w:t>
      </w:r>
      <w:bookmarkEnd w:id="46"/>
      <w:bookmarkEnd w:id="47"/>
      <w:bookmarkEnd w:id="48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1.3.6.1.2.1.14.16.2.15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警告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821DE8" w:rsidP="00AB29B9">
      <w:r w:rsidRPr="00473C4C">
        <w:rPr>
          <w:rFonts w:hint="eastAsia"/>
        </w:rPr>
        <w:t>LSDB</w:t>
      </w:r>
      <w:r w:rsidRPr="00473C4C">
        <w:rPr>
          <w:rFonts w:hint="eastAsia"/>
        </w:rPr>
        <w:t>接近溢出告警。路由器的</w:t>
      </w:r>
      <w:r w:rsidRPr="00473C4C">
        <w:rPr>
          <w:rFonts w:hint="eastAsia"/>
        </w:rPr>
        <w:t>LSDB</w:t>
      </w:r>
      <w:r w:rsidRPr="00473C4C">
        <w:rPr>
          <w:rFonts w:hint="eastAsia"/>
        </w:rPr>
        <w:t>中的</w:t>
      </w:r>
      <w:r w:rsidRPr="00473C4C">
        <w:rPr>
          <w:rFonts w:hint="eastAsia"/>
        </w:rPr>
        <w:t>LSA</w:t>
      </w:r>
      <w:r w:rsidRPr="00473C4C">
        <w:rPr>
          <w:rFonts w:hint="eastAsia"/>
        </w:rPr>
        <w:t>数量超过上限值的</w:t>
      </w:r>
      <w:r w:rsidRPr="00473C4C">
        <w:rPr>
          <w:rFonts w:hint="eastAsia"/>
        </w:rPr>
        <w:t>90%</w:t>
      </w:r>
      <w:r w:rsidRPr="00473C4C">
        <w:rPr>
          <w:rFonts w:hint="eastAsia"/>
        </w:rPr>
        <w:t>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lsdb-approaching-overflow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lsdb-approaching-overflow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1.3.6.1.2.1.14.1.11 (ospfExtLsdbLimit)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-1..'7FFFFFFF'h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AB29B9" w:rsidP="00AB29B9">
      <w:r w:rsidRPr="00473C4C">
        <w:rPr>
          <w:rFonts w:hint="eastAsia"/>
        </w:rPr>
        <w:t>减少</w:t>
      </w:r>
      <w:r w:rsidRPr="00473C4C">
        <w:rPr>
          <w:rFonts w:hint="eastAsia"/>
        </w:rPr>
        <w:t>LSA</w:t>
      </w:r>
      <w:r w:rsidRPr="00473C4C">
        <w:rPr>
          <w:rFonts w:hint="eastAsia"/>
        </w:rPr>
        <w:t>的数量。</w:t>
      </w:r>
      <w:r w:rsidR="00343B01" w:rsidRPr="00473C4C">
        <w:t>如果问题</w:t>
      </w:r>
      <w:r w:rsidR="00343B01" w:rsidRPr="00473C4C">
        <w:rPr>
          <w:rFonts w:hint="eastAsia"/>
        </w:rPr>
        <w:t>无法解决</w:t>
      </w:r>
      <w:r w:rsidR="00343B01" w:rsidRPr="00473C4C">
        <w:t>，请联系</w:t>
      </w:r>
      <w:r w:rsidR="00343B01" w:rsidRPr="00473C4C">
        <w:t>H3C</w:t>
      </w:r>
      <w:r w:rsidR="00343B01" w:rsidRPr="00473C4C">
        <w:rPr>
          <w:rFonts w:hint="eastAsia"/>
        </w:rPr>
        <w:t>用服。</w:t>
      </w:r>
    </w:p>
    <w:p w:rsidR="00AB29B9" w:rsidRPr="00473C4C" w:rsidRDefault="00AB29B9" w:rsidP="00AB29B9">
      <w:pPr>
        <w:pStyle w:val="3"/>
      </w:pPr>
      <w:bookmarkStart w:id="49" w:name="_Toc388967353"/>
      <w:bookmarkStart w:id="50" w:name="_Toc391459364"/>
      <w:bookmarkStart w:id="51" w:name="_Toc392747479"/>
      <w:r w:rsidRPr="00473C4C">
        <w:t>ospfIfStateChange</w:t>
      </w:r>
      <w:bookmarkEnd w:id="49"/>
      <w:bookmarkEnd w:id="50"/>
      <w:bookmarkEnd w:id="51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1.3.6.1.2.1.14.16.2.16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821DE8" w:rsidP="00AB29B9">
      <w:r w:rsidRPr="00473C4C">
        <w:rPr>
          <w:rFonts w:hint="eastAsia"/>
        </w:rPr>
        <w:t>OSPF</w:t>
      </w:r>
      <w:r w:rsidRPr="00473C4C">
        <w:rPr>
          <w:rFonts w:hint="eastAsia"/>
        </w:rPr>
        <w:t>接口状态变化告警。接口状态</w:t>
      </w:r>
      <w:r w:rsidR="00157A5D" w:rsidRPr="00473C4C">
        <w:rPr>
          <w:rFonts w:hint="eastAsia"/>
        </w:rPr>
        <w:t>倒退</w:t>
      </w:r>
      <w:r w:rsidRPr="00473C4C">
        <w:rPr>
          <w:rFonts w:hint="eastAsia"/>
        </w:rPr>
        <w:t>（例如从</w:t>
      </w:r>
      <w:r w:rsidRPr="00473C4C">
        <w:rPr>
          <w:rFonts w:hint="eastAsia"/>
        </w:rPr>
        <w:t>Dr</w:t>
      </w:r>
      <w:r w:rsidRPr="00473C4C">
        <w:rPr>
          <w:rFonts w:hint="eastAsia"/>
        </w:rPr>
        <w:t>变为</w:t>
      </w:r>
      <w:r w:rsidRPr="00473C4C">
        <w:rPr>
          <w:rFonts w:hint="eastAsia"/>
        </w:rPr>
        <w:t>Down</w:t>
      </w:r>
      <w:r w:rsidRPr="00473C4C">
        <w:rPr>
          <w:rFonts w:hint="eastAsia"/>
        </w:rPr>
        <w:t>）或者前进为终点状态（例如</w:t>
      </w:r>
      <w:r w:rsidRPr="00473C4C">
        <w:rPr>
          <w:rFonts w:hint="eastAsia"/>
        </w:rPr>
        <w:t>Point-to-Point</w:t>
      </w:r>
      <w:r w:rsidRPr="00473C4C">
        <w:rPr>
          <w:rFonts w:hint="eastAsia"/>
        </w:rPr>
        <w:t>，</w:t>
      </w:r>
      <w:r w:rsidRPr="00473C4C">
        <w:rPr>
          <w:rFonts w:hint="eastAsia"/>
        </w:rPr>
        <w:t>DR Other</w:t>
      </w:r>
      <w:r w:rsidRPr="00473C4C">
        <w:rPr>
          <w:rFonts w:hint="eastAsia"/>
        </w:rPr>
        <w:t>，</w:t>
      </w:r>
      <w:r w:rsidRPr="00473C4C">
        <w:rPr>
          <w:rFonts w:hint="eastAsia"/>
        </w:rPr>
        <w:t>Dr</w:t>
      </w:r>
      <w:r w:rsidRPr="00473C4C">
        <w:rPr>
          <w:rFonts w:hint="eastAsia"/>
        </w:rPr>
        <w:t>或者</w:t>
      </w:r>
      <w:r w:rsidRPr="00473C4C">
        <w:rPr>
          <w:rFonts w:hint="eastAsia"/>
        </w:rPr>
        <w:t>Backup</w:t>
      </w:r>
      <w:r w:rsidRPr="00473C4C">
        <w:rPr>
          <w:rFonts w:hint="eastAsia"/>
        </w:rPr>
        <w:t>）时，系统会生成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if-state-change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if-state-change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1.3.6.1.2.1.14.7.1.1 (ospfIfIpAddress)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1.3.6.1.2.1.14.7.1.2 (ospfAddressLessIf)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InterfaceIndexOrZero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 (0..2147483647)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1.3.6.1.2.1.14.7.1.12 (ospfIfState)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down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loopback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waiting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pointToPoint (4)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designatedRouter (5)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backupDesignatedRouter (6)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otherDesignatedRouter (7)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52" w:name="_Toc388967354"/>
      <w:bookmarkStart w:id="53" w:name="_Toc391459365"/>
      <w:bookmarkStart w:id="54" w:name="_Toc392747480"/>
      <w:r w:rsidRPr="00473C4C">
        <w:t>ospfNssaTranslatorStatusChange</w:t>
      </w:r>
      <w:bookmarkEnd w:id="52"/>
      <w:bookmarkEnd w:id="53"/>
      <w:bookmarkEnd w:id="54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1.3.6.1.2.1.14.16.2.17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821DE8" w:rsidP="00AB29B9">
      <w:r w:rsidRPr="00473C4C">
        <w:rPr>
          <w:rFonts w:hint="eastAsia"/>
        </w:rPr>
        <w:t>NSSA</w:t>
      </w:r>
      <w:r w:rsidRPr="00473C4C">
        <w:rPr>
          <w:rFonts w:hint="eastAsia"/>
        </w:rPr>
        <w:t>转换</w:t>
      </w:r>
      <w:r w:rsidR="00093968" w:rsidRPr="00473C4C">
        <w:rPr>
          <w:rFonts w:hint="eastAsia"/>
        </w:rPr>
        <w:t>路由器</w:t>
      </w:r>
      <w:r w:rsidRPr="00473C4C">
        <w:rPr>
          <w:rFonts w:hint="eastAsia"/>
        </w:rPr>
        <w:t>状态变化告警。</w:t>
      </w:r>
      <w:r w:rsidR="00093968" w:rsidRPr="00473C4C">
        <w:rPr>
          <w:rFonts w:hint="eastAsia"/>
        </w:rPr>
        <w:t>转换路由器可以将</w:t>
      </w:r>
      <w:r w:rsidRPr="00473C4C">
        <w:rPr>
          <w:rFonts w:hint="eastAsia"/>
        </w:rPr>
        <w:t>Type-7</w:t>
      </w:r>
      <w:r w:rsidR="00093968" w:rsidRPr="00473C4C">
        <w:rPr>
          <w:rFonts w:hint="eastAsia"/>
        </w:rPr>
        <w:t xml:space="preserve"> LSA</w:t>
      </w:r>
      <w:r w:rsidR="00093968" w:rsidRPr="00473C4C">
        <w:rPr>
          <w:rFonts w:hint="eastAsia"/>
        </w:rPr>
        <w:t>转换为</w:t>
      </w:r>
      <w:r w:rsidRPr="00473C4C">
        <w:rPr>
          <w:rFonts w:hint="eastAsia"/>
        </w:rPr>
        <w:t>Type-5 LSA</w:t>
      </w:r>
      <w:r w:rsidR="00093968" w:rsidRPr="00473C4C">
        <w:rPr>
          <w:rFonts w:hint="eastAsia"/>
        </w:rPr>
        <w:t>。路由器基于区域由转换器变为其他角色，或者由其他角色变为转换器时，系统会生成</w:t>
      </w:r>
      <w:r w:rsidR="00DD76BD">
        <w:rPr>
          <w:rFonts w:hint="eastAsia"/>
        </w:rPr>
        <w:t>该</w:t>
      </w:r>
      <w:r w:rsidR="00093968"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nssatranslator-status-change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nssatranslator-status-change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1.3.6.1.2.1.14.2.1.1 (ospfAreaId)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1.3.6.1.2.1.14.2.1.12 (ospfAreaNssaTranslatorState)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enabled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elected (2)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disabled (3)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55" w:name="_Toc388967355"/>
      <w:bookmarkStart w:id="56" w:name="_Toc391459366"/>
      <w:bookmarkStart w:id="57" w:name="_Toc392747481"/>
      <w:r w:rsidRPr="00473C4C">
        <w:t>ospfRestartStatusChange</w:t>
      </w:r>
      <w:bookmarkEnd w:id="55"/>
      <w:bookmarkEnd w:id="56"/>
      <w:bookmarkEnd w:id="57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1.3.6.1.2.1.14.16.2.18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093968" w:rsidP="00AB29B9">
      <w:r w:rsidRPr="00473C4C">
        <w:t>GR Restarter</w:t>
      </w:r>
      <w:r w:rsidRPr="00473C4C">
        <w:rPr>
          <w:rFonts w:hint="eastAsia"/>
        </w:rPr>
        <w:t>状态变化告警。路由器</w:t>
      </w:r>
      <w:r w:rsidRPr="00473C4C">
        <w:rPr>
          <w:rFonts w:hint="eastAsia"/>
        </w:rPr>
        <w:t>GR Restarter</w:t>
      </w:r>
      <w:r w:rsidRPr="00473C4C">
        <w:rPr>
          <w:rFonts w:hint="eastAsia"/>
        </w:rPr>
        <w:t>状态变化时，系统会生成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grrestarter-status-change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grrestarter-status-change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1.3.6.1.2.1.14.1.21 (ospfRestartStatus)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notRestarting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plannedRestart (2)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unplannedRestart (3)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1.3.6.1.2.1.14.1.19 (ospfRestartInterval)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1..1800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1.3.6.1.2.1.14.1.23 (ospfRestartExitReason)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none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inProgress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completed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timedOut (4)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topologyChanged (5)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58" w:name="_Toc388967356"/>
      <w:bookmarkStart w:id="59" w:name="_Toc391459367"/>
      <w:bookmarkStart w:id="60" w:name="_Toc392747482"/>
      <w:r w:rsidRPr="00473C4C">
        <w:t>ospfNbrRestartHelperStatusChange</w:t>
      </w:r>
      <w:bookmarkEnd w:id="58"/>
      <w:bookmarkEnd w:id="59"/>
      <w:bookmarkEnd w:id="60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1.3.6.1.2.1.14.16.2.19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093968" w:rsidP="00AB29B9">
      <w:r w:rsidRPr="00473C4C">
        <w:rPr>
          <w:rFonts w:hint="eastAsia"/>
        </w:rPr>
        <w:t>邻居</w:t>
      </w:r>
      <w:r w:rsidRPr="00473C4C">
        <w:t>GR Helper</w:t>
      </w:r>
      <w:r w:rsidRPr="00473C4C">
        <w:rPr>
          <w:rFonts w:hint="eastAsia"/>
        </w:rPr>
        <w:t>状态变化告警</w:t>
      </w:r>
      <w:r w:rsidRPr="00473C4C">
        <w:rPr>
          <w:rFonts w:ascii="宋体" w:hAnsi="宋体" w:hint="eastAsia"/>
        </w:rPr>
        <w:t>。邻居</w:t>
      </w:r>
      <w:r w:rsidRPr="00473C4C">
        <w:rPr>
          <w:rFonts w:hint="eastAsia"/>
        </w:rPr>
        <w:t>路由器</w:t>
      </w:r>
      <w:r w:rsidR="00343B01" w:rsidRPr="00473C4C">
        <w:rPr>
          <w:rFonts w:hint="eastAsia"/>
        </w:rPr>
        <w:t xml:space="preserve">GR </w:t>
      </w:r>
      <w:r w:rsidR="00343B01" w:rsidRPr="00473C4C">
        <w:t>Helper</w:t>
      </w:r>
      <w:r w:rsidRPr="00473C4C">
        <w:rPr>
          <w:rFonts w:hint="eastAsia"/>
        </w:rPr>
        <w:t>状态变化时，系统会生成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grhelper-status-change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grhelper-status-change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1.3.6.1.2.1.14.10.1.1 (ospfNbrIpAddr)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1.3.6.1.2.1.14.10.1.2 (ospfNbrAddressLessIndex)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InterfaceIndexOrZero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Integer32 (0..2147483647)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1.3.6.1.2.1.14.10.1.3 (ospfNbrRtrId)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1.3.6.1.2.1.14.10.1.12 (ospfNbrRestartHelperStatus)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notHelping (1)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helping (2)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1.3.6.1.2.1.14.10.1.13 (ospfNbrRestartHelperAge)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1.3.6.1.2.1.14.10.1.14 (ospfNbrRestartHelperExitReason)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none (1)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inProgress (2)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completed (3)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timedOut (4)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topologyChanged (5)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AB29B9" w:rsidRPr="00473C4C" w:rsidRDefault="00F50335" w:rsidP="00AB29B9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p w:rsidR="00AB29B9" w:rsidRPr="00473C4C" w:rsidRDefault="00AB29B9" w:rsidP="00AB29B9">
      <w:pPr>
        <w:pStyle w:val="3"/>
      </w:pPr>
      <w:bookmarkStart w:id="61" w:name="_Toc388967357"/>
      <w:bookmarkStart w:id="62" w:name="_Toc391459368"/>
      <w:bookmarkStart w:id="63" w:name="_Toc392747483"/>
      <w:r w:rsidRPr="00473C4C">
        <w:t>ospfVirtNbrRestartHelperStatusChange</w:t>
      </w:r>
      <w:bookmarkEnd w:id="61"/>
      <w:bookmarkEnd w:id="62"/>
      <w:bookmarkEnd w:id="63"/>
    </w:p>
    <w:p w:rsidR="00AB29B9" w:rsidRPr="00473C4C" w:rsidRDefault="00AB29B9" w:rsidP="00AB29B9">
      <w:pPr>
        <w:pStyle w:val="Command"/>
      </w:pPr>
      <w:r w:rsidRPr="00473C4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</w:pPr>
            <w:r w:rsidRPr="00473C4C">
              <w:t>1.3.6.1.2.1.14.16.2.20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MIB file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rfc4750-ospf-trap.mib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Type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Severity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t>-</w:t>
            </w:r>
          </w:p>
        </w:tc>
      </w:tr>
      <w:tr w:rsidR="00AB29B9" w:rsidRPr="00473C4C" w:rsidTr="00234B44">
        <w:trPr>
          <w:cantSplit/>
        </w:trPr>
        <w:tc>
          <w:tcPr>
            <w:tcW w:w="1756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Default status</w:t>
            </w:r>
          </w:p>
        </w:tc>
        <w:tc>
          <w:tcPr>
            <w:tcW w:w="6946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rFonts w:hint="eastAsia"/>
              </w:rPr>
              <w:t>开启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【描述】</w:t>
      </w:r>
    </w:p>
    <w:p w:rsidR="00AB29B9" w:rsidRPr="00473C4C" w:rsidRDefault="00093968" w:rsidP="00AB29B9">
      <w:r w:rsidRPr="00473C4C">
        <w:rPr>
          <w:rFonts w:hint="eastAsia"/>
        </w:rPr>
        <w:t>虚接口邻居</w:t>
      </w:r>
      <w:r w:rsidRPr="00473C4C">
        <w:t>GR Helper</w:t>
      </w:r>
      <w:r w:rsidRPr="00473C4C">
        <w:rPr>
          <w:rFonts w:hint="eastAsia"/>
        </w:rPr>
        <w:t>状态变化告警。虚接口</w:t>
      </w:r>
      <w:r w:rsidRPr="00473C4C">
        <w:rPr>
          <w:rFonts w:ascii="宋体" w:hAnsi="宋体" w:hint="eastAsia"/>
        </w:rPr>
        <w:t>邻居</w:t>
      </w:r>
      <w:r w:rsidRPr="00473C4C">
        <w:rPr>
          <w:rFonts w:hint="eastAsia"/>
        </w:rPr>
        <w:t>路由器</w:t>
      </w:r>
      <w:r w:rsidRPr="00473C4C">
        <w:rPr>
          <w:rFonts w:hint="eastAsia"/>
        </w:rPr>
        <w:t xml:space="preserve">GR </w:t>
      </w:r>
      <w:r w:rsidR="00343B01" w:rsidRPr="00473C4C">
        <w:t>Helper</w:t>
      </w:r>
      <w:r w:rsidRPr="00473C4C">
        <w:rPr>
          <w:rFonts w:hint="eastAsia"/>
        </w:rPr>
        <w:t>状态变化时，系统会生成</w:t>
      </w:r>
      <w:r w:rsidR="00DD76BD">
        <w:rPr>
          <w:rFonts w:hint="eastAsia"/>
        </w:rPr>
        <w:t>该</w:t>
      </w:r>
      <w:r w:rsidRPr="00473C4C">
        <w:rPr>
          <w:rFonts w:hint="eastAsia"/>
        </w:rPr>
        <w:t>告警。</w:t>
      </w:r>
    </w:p>
    <w:p w:rsidR="00AB29B9" w:rsidRPr="00473C4C" w:rsidRDefault="00AB29B9" w:rsidP="00AB29B9">
      <w:pPr>
        <w:pStyle w:val="Command"/>
      </w:pPr>
      <w:r w:rsidRPr="00473C4C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Headingleft"/>
            </w:pPr>
            <w:r w:rsidRPr="00473C4C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snmp-agent trap enable ospf virtgrhelper-status-change</w:t>
            </w:r>
          </w:p>
        </w:tc>
      </w:tr>
      <w:tr w:rsidR="00AB29B9" w:rsidRPr="00473C4C" w:rsidTr="00234B44">
        <w:trPr>
          <w:cantSplit/>
        </w:trPr>
        <w:tc>
          <w:tcPr>
            <w:tcW w:w="1217" w:type="dxa"/>
          </w:tcPr>
          <w:p w:rsidR="00AB29B9" w:rsidRPr="00473C4C" w:rsidRDefault="00AB29B9" w:rsidP="00234B44">
            <w:pPr>
              <w:pStyle w:val="TableHeadingleft"/>
            </w:pPr>
            <w:r w:rsidRPr="00473C4C">
              <w:t>OFF</w:t>
            </w:r>
          </w:p>
        </w:tc>
        <w:tc>
          <w:tcPr>
            <w:tcW w:w="7485" w:type="dxa"/>
          </w:tcPr>
          <w:p w:rsidR="00AB29B9" w:rsidRPr="00473C4C" w:rsidRDefault="00AB29B9" w:rsidP="00234B44">
            <w:pPr>
              <w:pStyle w:val="TableText"/>
              <w:rPr>
                <w:rStyle w:val="BoldText"/>
              </w:rPr>
            </w:pPr>
            <w:r w:rsidRPr="00473C4C">
              <w:rPr>
                <w:rFonts w:hint="eastAsia"/>
              </w:rPr>
              <w:t>命令行：</w:t>
            </w:r>
            <w:r w:rsidRPr="00473C4C">
              <w:rPr>
                <w:rStyle w:val="BoldText"/>
              </w:rPr>
              <w:t>undo snmp-agent trap enable ospf virtgrhelper-status-change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AB29B9" w:rsidRPr="00473C4C" w:rsidTr="00234B44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OID</w:t>
            </w:r>
            <w:r w:rsidRPr="00473C4C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AB29B9" w:rsidRPr="00473C4C" w:rsidRDefault="00AB29B9" w:rsidP="00234B44">
            <w:pPr>
              <w:pStyle w:val="TableHeading"/>
              <w:rPr>
                <w:lang w:eastAsia="en-US"/>
              </w:rPr>
            </w:pPr>
            <w:r w:rsidRPr="00473C4C">
              <w:rPr>
                <w:lang w:eastAsia="en-US"/>
              </w:rPr>
              <w:t>取值范围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1.3.6.1.2.1.14.1.1 (ospfRouterId)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1.3.6.1.2.1.14.11.1.1 (ospfVirtNbrArea)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AreaID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1.3.6.1.2.1.14.11.1.2 (ospfVirtNbrRtrId)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RouterID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IpAddress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1.3.6.1.2.1.14.11.1.9 (ospfVirtNbrRestartHelperStatus)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notHelping (1)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helping (2)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1.3.6.1.2.1.14.11.1.10 (ospfVirtNbrRestartHelperAge)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AB29B9" w:rsidRPr="00473C4C" w:rsidRDefault="002A4BAC" w:rsidP="00234B44">
            <w:pPr>
              <w:pStyle w:val="TableText"/>
              <w:rPr>
                <w:lang w:eastAsia="en-US"/>
              </w:rPr>
            </w:pPr>
            <w:r w:rsidRPr="00473C4C">
              <w:rPr>
                <w:rStyle w:val="BoldText"/>
                <w:rFonts w:ascii="Futura Bk" w:hAnsi="Futura Bk" w:hint="eastAsia"/>
              </w:rPr>
              <w:t>同</w:t>
            </w:r>
            <w:r w:rsidRPr="00473C4C">
              <w:rPr>
                <w:rStyle w:val="BoldText"/>
                <w:rFonts w:ascii="Futura Bk" w:hAnsi="Futura Bk" w:hint="eastAsia"/>
              </w:rPr>
              <w:t>MIB</w:t>
            </w:r>
            <w:r w:rsidRPr="00473C4C">
              <w:rPr>
                <w:rStyle w:val="BoldText"/>
                <w:rFonts w:ascii="Futura Bk" w:hAnsi="Futura Bk" w:hint="eastAsia"/>
              </w:rPr>
              <w:t>标准取值</w:t>
            </w:r>
          </w:p>
        </w:tc>
      </w:tr>
      <w:tr w:rsidR="00AB29B9" w:rsidRPr="00473C4C" w:rsidTr="00234B44">
        <w:trPr>
          <w:cantSplit/>
        </w:trPr>
        <w:tc>
          <w:tcPr>
            <w:tcW w:w="3500" w:type="dxa"/>
          </w:tcPr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1.3.6.1.2.1.14.11.1.11</w:t>
            </w:r>
            <w:r w:rsidRPr="00473C4C">
              <w:rPr>
                <w:rFonts w:hint="eastAsia"/>
              </w:rPr>
              <w:t xml:space="preserve"> </w:t>
            </w:r>
            <w:r w:rsidRPr="00473C4C">
              <w:rPr>
                <w:lang w:eastAsia="en-US"/>
              </w:rPr>
              <w:t>(ospfVirtNbrRestartHelperExitReason)</w:t>
            </w:r>
          </w:p>
        </w:tc>
        <w:tc>
          <w:tcPr>
            <w:tcW w:w="1984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rFonts w:hint="eastAsia"/>
              </w:rPr>
              <w:t>n</w:t>
            </w:r>
            <w:r w:rsidRPr="00473C4C">
              <w:rPr>
                <w:lang w:eastAsia="en-US"/>
              </w:rPr>
              <w:t>one</w:t>
            </w:r>
            <w:r w:rsidRPr="00473C4C">
              <w:rPr>
                <w:rFonts w:hint="eastAsia"/>
              </w:rPr>
              <w:t xml:space="preserve"> </w:t>
            </w:r>
            <w:r w:rsidRPr="00473C4C">
              <w:rPr>
                <w:lang w:eastAsia="en-US"/>
              </w:rPr>
              <w:t>(1)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inProgress</w:t>
            </w:r>
            <w:r w:rsidRPr="00473C4C">
              <w:rPr>
                <w:rFonts w:hint="eastAsia"/>
              </w:rPr>
              <w:t xml:space="preserve"> </w:t>
            </w:r>
            <w:r w:rsidRPr="00473C4C">
              <w:rPr>
                <w:lang w:eastAsia="en-US"/>
              </w:rPr>
              <w:t>(2)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completed</w:t>
            </w:r>
            <w:r w:rsidRPr="00473C4C">
              <w:rPr>
                <w:rFonts w:hint="eastAsia"/>
              </w:rPr>
              <w:t xml:space="preserve"> </w:t>
            </w:r>
            <w:r w:rsidRPr="00473C4C">
              <w:rPr>
                <w:lang w:eastAsia="en-US"/>
              </w:rPr>
              <w:t>(3)</w:t>
            </w:r>
          </w:p>
          <w:p w:rsidR="00AB29B9" w:rsidRPr="00473C4C" w:rsidRDefault="00AB29B9" w:rsidP="00234B44">
            <w:pPr>
              <w:pStyle w:val="TableText"/>
              <w:rPr>
                <w:lang w:eastAsia="en-US"/>
              </w:rPr>
            </w:pPr>
            <w:r w:rsidRPr="00473C4C">
              <w:rPr>
                <w:lang w:eastAsia="en-US"/>
              </w:rPr>
              <w:t>timedOu</w:t>
            </w:r>
            <w:r w:rsidRPr="00473C4C">
              <w:rPr>
                <w:rFonts w:hint="eastAsia"/>
              </w:rPr>
              <w:t xml:space="preserve"> </w:t>
            </w:r>
            <w:r w:rsidRPr="00473C4C">
              <w:rPr>
                <w:lang w:eastAsia="en-US"/>
              </w:rPr>
              <w:t>t 4)</w:t>
            </w:r>
          </w:p>
          <w:p w:rsidR="00AB29B9" w:rsidRPr="00473C4C" w:rsidRDefault="00AB29B9" w:rsidP="00234B44">
            <w:pPr>
              <w:pStyle w:val="TableText"/>
            </w:pPr>
            <w:r w:rsidRPr="00473C4C">
              <w:rPr>
                <w:lang w:eastAsia="en-US"/>
              </w:rPr>
              <w:t>topologyChanged</w:t>
            </w:r>
            <w:r w:rsidRPr="00473C4C">
              <w:rPr>
                <w:rFonts w:hint="eastAsia"/>
              </w:rPr>
              <w:t xml:space="preserve"> </w:t>
            </w:r>
            <w:r w:rsidRPr="00473C4C">
              <w:rPr>
                <w:lang w:eastAsia="en-US"/>
              </w:rPr>
              <w:t>(5)</w:t>
            </w:r>
          </w:p>
        </w:tc>
      </w:tr>
    </w:tbl>
    <w:p w:rsidR="00AB29B9" w:rsidRPr="00473C4C" w:rsidRDefault="00AB29B9" w:rsidP="00AB29B9"/>
    <w:p w:rsidR="00AB29B9" w:rsidRPr="00473C4C" w:rsidRDefault="00AB29B9" w:rsidP="00AB29B9">
      <w:pPr>
        <w:pStyle w:val="Command"/>
      </w:pPr>
      <w:r w:rsidRPr="00473C4C">
        <w:t>【处理建议】</w:t>
      </w:r>
    </w:p>
    <w:p w:rsidR="00887319" w:rsidRPr="00473C4C" w:rsidRDefault="00F50335" w:rsidP="0044780D">
      <w:r w:rsidRPr="00473C4C">
        <w:rPr>
          <w:rFonts w:hint="eastAsia"/>
        </w:rPr>
        <w:t>无需处理</w:t>
      </w:r>
      <w:r w:rsidR="00AB29B9" w:rsidRPr="00473C4C">
        <w:rPr>
          <w:rFonts w:hint="eastAsia"/>
        </w:rPr>
        <w:t>。</w:t>
      </w:r>
    </w:p>
    <w:sectPr w:rsidR="00887319" w:rsidRPr="00473C4C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7F7" w:rsidRDefault="001057F7">
      <w:r>
        <w:separator/>
      </w:r>
    </w:p>
  </w:endnote>
  <w:endnote w:type="continuationSeparator" w:id="0">
    <w:p w:rsidR="001057F7" w:rsidRDefault="00105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821DE8" w:rsidRPr="00020766" w:rsidRDefault="008E1473" w:rsidP="00020766">
        <w:pPr>
          <w:pStyle w:val="a5"/>
        </w:pPr>
        <w:r w:rsidRPr="008E1473">
          <w:fldChar w:fldCharType="begin"/>
        </w:r>
        <w:r w:rsidR="00821DE8">
          <w:instrText>PAGE   \* MERGEFORMAT</w:instrText>
        </w:r>
        <w:r w:rsidRPr="008E1473">
          <w:fldChar w:fldCharType="separate"/>
        </w:r>
        <w:r w:rsidR="000A739C" w:rsidRPr="000A739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7F7" w:rsidRDefault="001057F7">
      <w:r>
        <w:separator/>
      </w:r>
    </w:p>
  </w:footnote>
  <w:footnote w:type="continuationSeparator" w:id="0">
    <w:p w:rsidR="001057F7" w:rsidRDefault="00105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3F1A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3968"/>
    <w:rsid w:val="000969A2"/>
    <w:rsid w:val="00097AAC"/>
    <w:rsid w:val="000A051C"/>
    <w:rsid w:val="000A2B06"/>
    <w:rsid w:val="000A2FFB"/>
    <w:rsid w:val="000A67DD"/>
    <w:rsid w:val="000A739C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57F7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57A5D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4B44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4BAC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3B01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77AD5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1682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668C2"/>
    <w:rsid w:val="00473082"/>
    <w:rsid w:val="00473C4C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061D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0F58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1DE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1473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1405"/>
    <w:rsid w:val="00944C3F"/>
    <w:rsid w:val="00945982"/>
    <w:rsid w:val="009474FE"/>
    <w:rsid w:val="00950F50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01E6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2A51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A5025"/>
    <w:rsid w:val="00AB0C10"/>
    <w:rsid w:val="00AB29B9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AF6774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579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6A83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43C5"/>
    <w:rsid w:val="00BE5AEF"/>
    <w:rsid w:val="00BF14D7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438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D76BD"/>
    <w:rsid w:val="00DE0F43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4E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EF575E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0335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B6F20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34B44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234B44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234B44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234B44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234B44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234B44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234B44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234B4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234B4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234B4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234B44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234B44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234B44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234B44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234B44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234B44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234B44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234B44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234B44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234B44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234B44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234B44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234B44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234B44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234B44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234B44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234B44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234B44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234B44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234B44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234B44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234B44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234B44"/>
    <w:pPr>
      <w:ind w:left="1260"/>
    </w:pPr>
  </w:style>
  <w:style w:type="paragraph" w:styleId="50">
    <w:name w:val="toc 5"/>
    <w:basedOn w:val="a0"/>
    <w:next w:val="a0"/>
    <w:autoRedefine/>
    <w:rsid w:val="00234B44"/>
    <w:pPr>
      <w:ind w:left="1680"/>
    </w:pPr>
  </w:style>
  <w:style w:type="paragraph" w:styleId="60">
    <w:name w:val="toc 6"/>
    <w:basedOn w:val="a0"/>
    <w:next w:val="a0"/>
    <w:autoRedefine/>
    <w:rsid w:val="00234B44"/>
    <w:pPr>
      <w:ind w:left="2100"/>
    </w:pPr>
  </w:style>
  <w:style w:type="paragraph" w:styleId="70">
    <w:name w:val="toc 7"/>
    <w:basedOn w:val="a0"/>
    <w:next w:val="a0"/>
    <w:autoRedefine/>
    <w:rsid w:val="00234B44"/>
    <w:pPr>
      <w:ind w:left="2520"/>
    </w:pPr>
  </w:style>
  <w:style w:type="paragraph" w:styleId="80">
    <w:name w:val="toc 8"/>
    <w:basedOn w:val="a0"/>
    <w:next w:val="a0"/>
    <w:autoRedefine/>
    <w:rsid w:val="00234B44"/>
    <w:pPr>
      <w:ind w:left="2940"/>
    </w:pPr>
  </w:style>
  <w:style w:type="paragraph" w:styleId="90">
    <w:name w:val="toc 9"/>
    <w:basedOn w:val="a0"/>
    <w:next w:val="a0"/>
    <w:autoRedefine/>
    <w:rsid w:val="00234B44"/>
    <w:pPr>
      <w:ind w:left="3360"/>
    </w:pPr>
  </w:style>
  <w:style w:type="paragraph" w:styleId="a8">
    <w:name w:val="Document Map"/>
    <w:basedOn w:val="a0"/>
    <w:semiHidden/>
    <w:rsid w:val="00234B44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234B44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234B44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234B44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234B44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234B44"/>
    <w:rPr>
      <w:color w:val="0000FF"/>
      <w:u w:val="single"/>
    </w:rPr>
  </w:style>
  <w:style w:type="character" w:styleId="aa">
    <w:name w:val="annotation reference"/>
    <w:basedOn w:val="a1"/>
    <w:semiHidden/>
    <w:rsid w:val="00234B44"/>
    <w:rPr>
      <w:sz w:val="21"/>
      <w:szCs w:val="21"/>
    </w:rPr>
  </w:style>
  <w:style w:type="paragraph" w:styleId="ab">
    <w:name w:val="annotation text"/>
    <w:basedOn w:val="a0"/>
    <w:link w:val="Char0"/>
    <w:semiHidden/>
    <w:rsid w:val="00234B44"/>
    <w:pPr>
      <w:jc w:val="left"/>
    </w:pPr>
  </w:style>
  <w:style w:type="paragraph" w:styleId="ac">
    <w:name w:val="annotation subject"/>
    <w:basedOn w:val="ab"/>
    <w:next w:val="ab"/>
    <w:semiHidden/>
    <w:rsid w:val="00234B44"/>
    <w:rPr>
      <w:b/>
      <w:bCs/>
    </w:rPr>
  </w:style>
  <w:style w:type="paragraph" w:styleId="ad">
    <w:name w:val="Balloon Text"/>
    <w:basedOn w:val="a0"/>
    <w:semiHidden/>
    <w:rsid w:val="00234B44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234B44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234B44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234B44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234B44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234B44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234B44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234B44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234B44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234B44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234B44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234B44"/>
    <w:pPr>
      <w:numPr>
        <w:ilvl w:val="1"/>
      </w:numPr>
    </w:pPr>
  </w:style>
  <w:style w:type="paragraph" w:customStyle="1" w:styleId="ItemIndent1">
    <w:name w:val="Item Indent_1"/>
    <w:basedOn w:val="a0"/>
    <w:qFormat/>
    <w:rsid w:val="00234B44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234B44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234B44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234B44"/>
    <w:pPr>
      <w:numPr>
        <w:ilvl w:val="2"/>
      </w:numPr>
    </w:pPr>
  </w:style>
  <w:style w:type="paragraph" w:customStyle="1" w:styleId="ItemIndent3">
    <w:name w:val="Item Indent_3"/>
    <w:basedOn w:val="a0"/>
    <w:rsid w:val="00234B4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234B44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234B44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234B44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234B44"/>
    <w:rPr>
      <w:rFonts w:eastAsia="楷体_GB2312"/>
      <w:sz w:val="21"/>
    </w:rPr>
  </w:style>
  <w:style w:type="table" w:customStyle="1" w:styleId="FigureTable">
    <w:name w:val="Figure Table"/>
    <w:basedOn w:val="a7"/>
    <w:rsid w:val="00234B44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234B44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234B44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234B44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234B44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234B44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234B44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234B44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234B44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234B44"/>
    <w:pPr>
      <w:ind w:left="1134"/>
    </w:pPr>
  </w:style>
  <w:style w:type="paragraph" w:customStyle="1" w:styleId="TerminalDisplayIndent2">
    <w:name w:val="Terminal Display Indent_2"/>
    <w:basedOn w:val="TerminalDisplay"/>
    <w:rsid w:val="00234B44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234B44"/>
    <w:rPr>
      <w:rFonts w:ascii="Futura Hv" w:hAnsi="Futura Hv"/>
    </w:rPr>
  </w:style>
  <w:style w:type="paragraph" w:customStyle="1" w:styleId="Spacer">
    <w:name w:val="Spacer"/>
    <w:next w:val="a0"/>
    <w:link w:val="SpacerChar"/>
    <w:rsid w:val="00234B44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234B44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234B44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234B44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234B44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234B44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234B44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234B44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234B44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234B44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234B44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234B44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234B44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234B44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234B4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234B44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234B44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234B44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234B44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234B44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234B44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234B44"/>
    <w:pPr>
      <w:numPr>
        <w:numId w:val="42"/>
      </w:numPr>
    </w:pPr>
  </w:style>
  <w:style w:type="numbering" w:styleId="111111">
    <w:name w:val="Outline List 1"/>
    <w:basedOn w:val="a3"/>
    <w:rsid w:val="00234B44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234B44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234B44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234B44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234B44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234B44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234B44"/>
    <w:pPr>
      <w:widowControl w:val="0"/>
      <w:jc w:val="left"/>
    </w:pPr>
  </w:style>
  <w:style w:type="table" w:styleId="31">
    <w:name w:val="Table Colorful 3"/>
    <w:basedOn w:val="a2"/>
    <w:rsid w:val="00234B44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234B44"/>
    <w:pPr>
      <w:ind w:left="840" w:hanging="420"/>
    </w:pPr>
  </w:style>
  <w:style w:type="character" w:styleId="afd">
    <w:name w:val="Strong"/>
    <w:basedOn w:val="a1"/>
    <w:uiPriority w:val="22"/>
    <w:qFormat/>
    <w:rsid w:val="00234B44"/>
    <w:rPr>
      <w:b/>
      <w:bCs/>
    </w:rPr>
  </w:style>
  <w:style w:type="paragraph" w:styleId="afe">
    <w:name w:val="Normal (Web)"/>
    <w:basedOn w:val="a0"/>
    <w:uiPriority w:val="99"/>
    <w:unhideWhenUsed/>
    <w:rsid w:val="00234B44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kf3063.H3C\&#26700;&#38754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671BD-9A25-417E-8D81-89B1A649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238</TotalTime>
  <Pages>2</Pages>
  <Words>3729</Words>
  <Characters>14529</Characters>
  <Application>Microsoft Office Word</Application>
  <DocSecurity>0</DocSecurity>
  <Lines>1040</Lines>
  <Paragraphs>948</Paragraphs>
  <ScaleCrop>false</ScaleCrop>
  <Company/>
  <LinksUpToDate>false</LinksUpToDate>
  <CharactersWithSpaces>15092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26</cp:revision>
  <cp:lastPrinted>2010-05-04T10:01:00Z</cp:lastPrinted>
  <dcterms:created xsi:type="dcterms:W3CDTF">2014-07-09T08:19:00Z</dcterms:created>
  <dcterms:modified xsi:type="dcterms:W3CDTF">2014-07-31T10:33:00Z</dcterms:modified>
</cp:coreProperties>
</file>